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94E" w:rsidRDefault="00CD594E" w:rsidP="00CD59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PLUMMER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D594E" w:rsidRDefault="00CD594E" w:rsidP="00CD59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Boyton, Suffolk. Chaplain.</w:t>
      </w:r>
    </w:p>
    <w:p w:rsidR="00CD594E" w:rsidRDefault="00CD594E" w:rsidP="00CD594E">
      <w:pPr>
        <w:rPr>
          <w:rFonts w:ascii="Times New Roman" w:hAnsi="Times New Roman" w:cs="Times New Roman"/>
        </w:rPr>
      </w:pPr>
    </w:p>
    <w:p w:rsidR="00CD594E" w:rsidRDefault="00CD594E" w:rsidP="00CD594E">
      <w:pPr>
        <w:rPr>
          <w:rFonts w:ascii="Times New Roman" w:hAnsi="Times New Roman" w:cs="Times New Roman"/>
        </w:rPr>
      </w:pPr>
    </w:p>
    <w:p w:rsidR="00CD594E" w:rsidRDefault="00CD594E" w:rsidP="00CD59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Hughson, clerk(q.v.), brought a plaint of debt against him and John</w:t>
      </w:r>
    </w:p>
    <w:p w:rsidR="00CD594E" w:rsidRDefault="00CD594E" w:rsidP="00CD59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Barton of Hadleigh(q.v.).</w:t>
      </w:r>
    </w:p>
    <w:p w:rsidR="00CD594E" w:rsidRDefault="00CD594E" w:rsidP="00CD59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5381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D594E" w:rsidRDefault="00CD594E" w:rsidP="00CD594E">
      <w:pPr>
        <w:rPr>
          <w:rFonts w:ascii="Times New Roman" w:hAnsi="Times New Roman" w:cs="Times New Roman"/>
        </w:rPr>
      </w:pPr>
    </w:p>
    <w:p w:rsidR="00CD594E" w:rsidRDefault="00CD594E" w:rsidP="00CD594E">
      <w:pPr>
        <w:rPr>
          <w:rFonts w:ascii="Times New Roman" w:hAnsi="Times New Roman" w:cs="Times New Roman"/>
        </w:rPr>
      </w:pPr>
    </w:p>
    <w:p w:rsidR="00CD594E" w:rsidRDefault="00CD594E" w:rsidP="00CD59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February 2018</w:t>
      </w:r>
    </w:p>
    <w:p w:rsidR="006B2F86" w:rsidRPr="00E71FC3" w:rsidRDefault="00CD59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94E" w:rsidRDefault="00CD594E" w:rsidP="00E71FC3">
      <w:r>
        <w:separator/>
      </w:r>
    </w:p>
  </w:endnote>
  <w:endnote w:type="continuationSeparator" w:id="0">
    <w:p w:rsidR="00CD594E" w:rsidRDefault="00CD594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94E" w:rsidRDefault="00CD594E" w:rsidP="00E71FC3">
      <w:r>
        <w:separator/>
      </w:r>
    </w:p>
  </w:footnote>
  <w:footnote w:type="continuationSeparator" w:id="0">
    <w:p w:rsidR="00CD594E" w:rsidRDefault="00CD594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4E"/>
    <w:rsid w:val="001A7C09"/>
    <w:rsid w:val="00577BD5"/>
    <w:rsid w:val="00656CBA"/>
    <w:rsid w:val="006A1F77"/>
    <w:rsid w:val="00733BE7"/>
    <w:rsid w:val="00AB52E8"/>
    <w:rsid w:val="00B16D3F"/>
    <w:rsid w:val="00BB41AC"/>
    <w:rsid w:val="00CD594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03B4E4-7FE7-4891-B56C-563EC9650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594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D59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2018-02-18T20:40:00Z</dcterms:created>
  <dcterms:modified xsi:type="dcterms:W3CDTF">2018-02-18T20:40:00Z</dcterms:modified>
</cp:coreProperties>
</file>